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9CFAF" w14:textId="265E0E4F" w:rsidR="008D6CEE" w:rsidRPr="00E960BB" w:rsidRDefault="00CD6897" w:rsidP="008D6CE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D6CEE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8D6CEE" w:rsidRPr="00E960BB">
        <w:rPr>
          <w:rFonts w:ascii="Corbel" w:hAnsi="Corbel"/>
          <w:bCs/>
          <w:i/>
        </w:rPr>
        <w:t>UR  nr</w:t>
      </w:r>
      <w:proofErr w:type="gramEnd"/>
      <w:r w:rsidR="008D6CEE" w:rsidRPr="00E960BB">
        <w:rPr>
          <w:rFonts w:ascii="Corbel" w:hAnsi="Corbel"/>
          <w:bCs/>
          <w:i/>
        </w:rPr>
        <w:t xml:space="preserve"> </w:t>
      </w:r>
      <w:r w:rsidR="00481DC2">
        <w:rPr>
          <w:rFonts w:ascii="Corbel" w:hAnsi="Corbel"/>
          <w:bCs/>
          <w:i/>
        </w:rPr>
        <w:t>61</w:t>
      </w:r>
      <w:r w:rsidR="008D6CEE" w:rsidRPr="00E960BB">
        <w:rPr>
          <w:rFonts w:ascii="Corbel" w:hAnsi="Corbel"/>
          <w:bCs/>
          <w:i/>
        </w:rPr>
        <w:t>/20</w:t>
      </w:r>
      <w:r w:rsidR="008D6CEE">
        <w:rPr>
          <w:rFonts w:ascii="Corbel" w:hAnsi="Corbel"/>
          <w:bCs/>
          <w:i/>
        </w:rPr>
        <w:t>2</w:t>
      </w:r>
      <w:r w:rsidR="00481DC2">
        <w:rPr>
          <w:rFonts w:ascii="Corbel" w:hAnsi="Corbel"/>
          <w:bCs/>
          <w:i/>
        </w:rPr>
        <w:t>5</w:t>
      </w:r>
    </w:p>
    <w:p w14:paraId="60AA047D" w14:textId="6A71B000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57B180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54F473" w14:textId="7762B59B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36EAA">
        <w:rPr>
          <w:rFonts w:ascii="Corbel" w:hAnsi="Corbel"/>
          <w:i/>
          <w:smallCaps/>
          <w:sz w:val="24"/>
          <w:szCs w:val="24"/>
        </w:rPr>
        <w:t>202</w:t>
      </w:r>
      <w:r w:rsidR="00481DC2">
        <w:rPr>
          <w:rFonts w:ascii="Corbel" w:hAnsi="Corbel"/>
          <w:i/>
          <w:smallCaps/>
          <w:sz w:val="24"/>
          <w:szCs w:val="24"/>
        </w:rPr>
        <w:t>5</w:t>
      </w:r>
      <w:r w:rsidR="00836EAA">
        <w:rPr>
          <w:rFonts w:ascii="Corbel" w:hAnsi="Corbel"/>
          <w:i/>
          <w:smallCaps/>
          <w:sz w:val="24"/>
          <w:szCs w:val="24"/>
        </w:rPr>
        <w:t>-20</w:t>
      </w:r>
      <w:r w:rsidR="00481DC2">
        <w:rPr>
          <w:rFonts w:ascii="Corbel" w:hAnsi="Corbel"/>
          <w:i/>
          <w:smallCaps/>
          <w:sz w:val="24"/>
          <w:szCs w:val="24"/>
        </w:rPr>
        <w:t>28</w:t>
      </w:r>
    </w:p>
    <w:p w14:paraId="6C328CA8" w14:textId="37A3FDC3" w:rsidR="006702ED" w:rsidRPr="00EA4832" w:rsidRDefault="00445970" w:rsidP="00342FC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4BF2656">
        <w:rPr>
          <w:rFonts w:ascii="Corbel" w:hAnsi="Corbel"/>
          <w:sz w:val="20"/>
          <w:szCs w:val="20"/>
        </w:rPr>
        <w:t>Rok akademicki</w:t>
      </w:r>
      <w:r w:rsidR="00342FCC" w:rsidRPr="14BF2656">
        <w:rPr>
          <w:rFonts w:ascii="Corbel" w:hAnsi="Corbel"/>
          <w:sz w:val="20"/>
          <w:szCs w:val="20"/>
        </w:rPr>
        <w:t>:</w:t>
      </w:r>
      <w:r w:rsidRPr="14BF2656">
        <w:rPr>
          <w:rFonts w:ascii="Corbel" w:hAnsi="Corbel"/>
          <w:sz w:val="20"/>
          <w:szCs w:val="20"/>
        </w:rPr>
        <w:t xml:space="preserve"> </w:t>
      </w:r>
      <w:r w:rsidR="006702ED" w:rsidRPr="14BF2656">
        <w:rPr>
          <w:rFonts w:ascii="Corbel" w:hAnsi="Corbel"/>
          <w:sz w:val="20"/>
          <w:szCs w:val="20"/>
        </w:rPr>
        <w:t>202</w:t>
      </w:r>
      <w:r w:rsidR="00481DC2">
        <w:rPr>
          <w:rFonts w:ascii="Corbel" w:hAnsi="Corbel"/>
          <w:sz w:val="20"/>
          <w:szCs w:val="20"/>
        </w:rPr>
        <w:t>6</w:t>
      </w:r>
      <w:r w:rsidR="006702ED" w:rsidRPr="14BF2656">
        <w:rPr>
          <w:rFonts w:ascii="Corbel" w:hAnsi="Corbel"/>
          <w:sz w:val="20"/>
          <w:szCs w:val="20"/>
        </w:rPr>
        <w:t>/202</w:t>
      </w:r>
      <w:r w:rsidR="00481DC2">
        <w:rPr>
          <w:rFonts w:ascii="Corbel" w:hAnsi="Corbel"/>
          <w:sz w:val="20"/>
          <w:szCs w:val="20"/>
        </w:rPr>
        <w:t>7</w:t>
      </w:r>
    </w:p>
    <w:p w14:paraId="6A4B01A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8BC1AE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4CDABD" w14:textId="77777777" w:rsidTr="4BB019A2">
        <w:tc>
          <w:tcPr>
            <w:tcW w:w="2694" w:type="dxa"/>
            <w:vAlign w:val="center"/>
          </w:tcPr>
          <w:p w14:paraId="04C0791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F1A4D1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3EA">
              <w:rPr>
                <w:rFonts w:ascii="Corbel" w:hAnsi="Corbel"/>
                <w:b w:val="0"/>
                <w:sz w:val="24"/>
                <w:szCs w:val="24"/>
              </w:rPr>
              <w:t>Ekonomika i organizacja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0A5AE36E" w14:textId="77777777" w:rsidTr="4BB019A2">
        <w:tc>
          <w:tcPr>
            <w:tcW w:w="2694" w:type="dxa"/>
            <w:vAlign w:val="center"/>
          </w:tcPr>
          <w:p w14:paraId="227065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EBBA67" w14:textId="77777777" w:rsidR="0085747A" w:rsidRPr="009C54AE" w:rsidRDefault="00310E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E/I/EP/C.5</w:t>
            </w:r>
          </w:p>
        </w:tc>
      </w:tr>
      <w:tr w:rsidR="00481DC2" w:rsidRPr="009C54AE" w14:paraId="3C2339FE" w14:textId="77777777" w:rsidTr="00664A00">
        <w:tc>
          <w:tcPr>
            <w:tcW w:w="2694" w:type="dxa"/>
            <w:vAlign w:val="center"/>
          </w:tcPr>
          <w:p w14:paraId="5BD3968D" w14:textId="77777777" w:rsidR="00481DC2" w:rsidRPr="009C54AE" w:rsidRDefault="00481DC2" w:rsidP="00481D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F4383C6" w14:textId="3091F6C8" w:rsidR="00481DC2" w:rsidRPr="009C54AE" w:rsidRDefault="00481DC2" w:rsidP="00481D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81DC2" w:rsidRPr="009C54AE" w14:paraId="69F7E286" w14:textId="77777777" w:rsidTr="00664A00">
        <w:tc>
          <w:tcPr>
            <w:tcW w:w="2694" w:type="dxa"/>
            <w:vAlign w:val="center"/>
          </w:tcPr>
          <w:p w14:paraId="2E7490CD" w14:textId="77777777" w:rsidR="00481DC2" w:rsidRPr="009C54AE" w:rsidRDefault="00481DC2" w:rsidP="00481D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8E3E5E8" w14:textId="403B360A" w:rsidR="00481DC2" w:rsidRPr="009C54AE" w:rsidRDefault="00481DC2" w:rsidP="00481D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296A3BA" w14:textId="77777777" w:rsidTr="4BB019A2">
        <w:tc>
          <w:tcPr>
            <w:tcW w:w="2694" w:type="dxa"/>
            <w:vAlign w:val="center"/>
          </w:tcPr>
          <w:p w14:paraId="65BA28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AE30E6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268F148" w14:textId="77777777" w:rsidTr="4BB019A2">
        <w:tc>
          <w:tcPr>
            <w:tcW w:w="2694" w:type="dxa"/>
            <w:vAlign w:val="center"/>
          </w:tcPr>
          <w:p w14:paraId="6813C49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692979" w14:textId="77777777" w:rsidR="0085747A" w:rsidRPr="00342FCC" w:rsidRDefault="00342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2FCC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6F91EC44" w14:textId="77777777" w:rsidTr="4BB019A2">
        <w:tc>
          <w:tcPr>
            <w:tcW w:w="2694" w:type="dxa"/>
            <w:vAlign w:val="center"/>
          </w:tcPr>
          <w:p w14:paraId="7EFD27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0DAA8F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1D42E59" w14:textId="77777777" w:rsidTr="4BB019A2">
        <w:tc>
          <w:tcPr>
            <w:tcW w:w="2694" w:type="dxa"/>
            <w:vAlign w:val="center"/>
          </w:tcPr>
          <w:p w14:paraId="4C21DE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59CB2C" w14:textId="005339EB" w:rsidR="0085747A" w:rsidRPr="00250712" w:rsidRDefault="00250712" w:rsidP="00342F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50712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0A8C90FB" w14:textId="77777777" w:rsidTr="4BB019A2">
        <w:tc>
          <w:tcPr>
            <w:tcW w:w="2694" w:type="dxa"/>
            <w:vAlign w:val="center"/>
          </w:tcPr>
          <w:p w14:paraId="740304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D4033A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5F169F53" w14:textId="77777777" w:rsidTr="4BB019A2">
        <w:tc>
          <w:tcPr>
            <w:tcW w:w="2694" w:type="dxa"/>
            <w:vAlign w:val="center"/>
          </w:tcPr>
          <w:p w14:paraId="4DA296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763686" w14:textId="77777777" w:rsidR="0085747A" w:rsidRPr="00342FCC" w:rsidRDefault="0017512A" w:rsidP="00342F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2FC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56458DF" w14:textId="77777777" w:rsidTr="4BB019A2">
        <w:tc>
          <w:tcPr>
            <w:tcW w:w="2694" w:type="dxa"/>
            <w:vAlign w:val="center"/>
          </w:tcPr>
          <w:p w14:paraId="01EB1BA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91A499" w14:textId="77777777" w:rsidR="00923D7D" w:rsidRPr="009C54AE" w:rsidRDefault="00342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702ED" w:rsidRPr="009C54AE" w14:paraId="40E49A1F" w14:textId="77777777" w:rsidTr="4BB019A2">
        <w:tc>
          <w:tcPr>
            <w:tcW w:w="2694" w:type="dxa"/>
            <w:vAlign w:val="center"/>
          </w:tcPr>
          <w:p w14:paraId="25B26B4F" w14:textId="77777777" w:rsidR="006702ED" w:rsidRPr="009C54AE" w:rsidRDefault="006702ED" w:rsidP="00670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CB78C3" w14:textId="77777777" w:rsidR="006702ED" w:rsidRPr="009C54AE" w:rsidRDefault="00342FCC" w:rsidP="00670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702ED">
              <w:rPr>
                <w:rFonts w:ascii="Corbel" w:hAnsi="Corbel"/>
                <w:b w:val="0"/>
                <w:sz w:val="24"/>
                <w:szCs w:val="24"/>
              </w:rPr>
              <w:t>r hab. Katarzyna Szara, prof. UR</w:t>
            </w:r>
          </w:p>
        </w:tc>
      </w:tr>
      <w:tr w:rsidR="006702ED" w:rsidRPr="009C54AE" w14:paraId="3C854430" w14:textId="77777777" w:rsidTr="4BB019A2">
        <w:tc>
          <w:tcPr>
            <w:tcW w:w="2694" w:type="dxa"/>
            <w:vAlign w:val="center"/>
          </w:tcPr>
          <w:p w14:paraId="1CF96377" w14:textId="77777777" w:rsidR="006702ED" w:rsidRPr="009C54AE" w:rsidRDefault="006702ED" w:rsidP="00670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699BA8" w14:textId="653C9E8B" w:rsidR="006702ED" w:rsidRPr="009C54AE" w:rsidRDefault="00E92A2B" w:rsidP="1FE2B3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2A2B">
              <w:rPr>
                <w:rFonts w:ascii="Corbel" w:hAnsi="Corbel"/>
                <w:b w:val="0"/>
                <w:bCs/>
                <w:sz w:val="24"/>
                <w:szCs w:val="24"/>
              </w:rPr>
              <w:t>dr hab. Katarzyna Szara, prof. UR</w:t>
            </w:r>
            <w:r w:rsidR="51FB90FA" w:rsidRPr="4BB019A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342FCC" w:rsidRPr="4BB019A2">
              <w:rPr>
                <w:rFonts w:ascii="Corbel" w:hAnsi="Corbel"/>
                <w:b w:val="0"/>
                <w:sz w:val="24"/>
                <w:szCs w:val="24"/>
              </w:rPr>
              <w:t>dr Beata Gierczak-</w:t>
            </w:r>
            <w:r w:rsidR="006702ED" w:rsidRPr="4BB019A2">
              <w:rPr>
                <w:rFonts w:ascii="Corbel" w:hAnsi="Corbel"/>
                <w:b w:val="0"/>
                <w:sz w:val="24"/>
                <w:szCs w:val="24"/>
              </w:rPr>
              <w:t xml:space="preserve">Korzeniowska, mgr Karolina </w:t>
            </w:r>
            <w:r w:rsidR="50192963" w:rsidRPr="4BB019A2">
              <w:rPr>
                <w:rFonts w:ascii="Corbel" w:hAnsi="Corbel"/>
                <w:b w:val="0"/>
                <w:sz w:val="24"/>
                <w:szCs w:val="24"/>
              </w:rPr>
              <w:t>Je</w:t>
            </w:r>
            <w:r w:rsidR="690A63C9" w:rsidRPr="4BB019A2">
              <w:rPr>
                <w:rFonts w:ascii="Corbel" w:hAnsi="Corbel"/>
                <w:b w:val="0"/>
                <w:sz w:val="24"/>
                <w:szCs w:val="24"/>
              </w:rPr>
              <w:t>zierska</w:t>
            </w:r>
          </w:p>
        </w:tc>
      </w:tr>
    </w:tbl>
    <w:p w14:paraId="5F95BC3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42FC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051311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342FCC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5D597A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CF972E4" w14:textId="77777777" w:rsidTr="006702E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8A8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457769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9F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15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2A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22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E2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07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AB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71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19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4AA175" w14:textId="77777777" w:rsidTr="0018469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7E40" w14:textId="77777777" w:rsidR="00015B8F" w:rsidRPr="009C54AE" w:rsidRDefault="006702ED" w:rsidP="001846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4CE5" w14:textId="54322820" w:rsidR="00015B8F" w:rsidRPr="009C54AE" w:rsidRDefault="002507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B964" w14:textId="06F99342" w:rsidR="00015B8F" w:rsidRPr="009C54AE" w:rsidRDefault="002507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27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72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59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E7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86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3B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72F3" w14:textId="77777777" w:rsidR="00015B8F" w:rsidRPr="009C54AE" w:rsidRDefault="006702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E20BC6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E980E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031FE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5654001" w14:textId="77777777" w:rsidR="008B17AB" w:rsidRPr="00FD7701" w:rsidRDefault="008B17AB" w:rsidP="008B17A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185507C9" w14:textId="77777777" w:rsidR="008B17AB" w:rsidRPr="00FD7701" w:rsidRDefault="008B17AB" w:rsidP="008B17A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01798F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728FDD" w14:textId="081BDFE5" w:rsidR="00E22FBC" w:rsidRPr="009C54AE" w:rsidRDefault="00E22FBC" w:rsidP="14BF265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4BF2656">
        <w:rPr>
          <w:rFonts w:ascii="Corbel" w:hAnsi="Corbel"/>
          <w:smallCaps w:val="0"/>
        </w:rPr>
        <w:t>1.3</w:t>
      </w:r>
      <w:r w:rsidR="00342FCC" w:rsidRPr="14BF2656">
        <w:rPr>
          <w:rFonts w:ascii="Corbel" w:hAnsi="Corbel"/>
          <w:smallCaps w:val="0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14BF2656">
        <w:rPr>
          <w:rFonts w:ascii="Corbel" w:hAnsi="Corbel"/>
          <w:smallCaps w:val="0"/>
        </w:rPr>
        <w:t>For</w:t>
      </w:r>
      <w:r w:rsidR="00445970" w:rsidRPr="14BF2656">
        <w:rPr>
          <w:rFonts w:ascii="Corbel" w:hAnsi="Corbel"/>
          <w:smallCaps w:val="0"/>
        </w:rPr>
        <w:t xml:space="preserve">ma zaliczenia </w:t>
      </w:r>
      <w:r w:rsidR="70BACCF9" w:rsidRPr="14BF2656">
        <w:rPr>
          <w:rFonts w:ascii="Corbel" w:hAnsi="Corbel"/>
          <w:smallCaps w:val="0"/>
        </w:rPr>
        <w:t>przedmiotu (</w:t>
      </w:r>
      <w:r w:rsidRPr="14BF2656">
        <w:rPr>
          <w:rFonts w:ascii="Corbel" w:hAnsi="Corbel"/>
          <w:smallCaps w:val="0"/>
        </w:rPr>
        <w:t xml:space="preserve">z toku) </w:t>
      </w:r>
      <w:r w:rsidRPr="14BF2656">
        <w:rPr>
          <w:rFonts w:ascii="Corbel" w:hAnsi="Corbel"/>
          <w:b w:val="0"/>
          <w:smallCaps w:val="0"/>
        </w:rPr>
        <w:t>(egzamin, zaliczenie z oceną, zaliczenie bez oceny)</w:t>
      </w:r>
    </w:p>
    <w:p w14:paraId="5905E175" w14:textId="6517EE78" w:rsidR="006702ED" w:rsidRDefault="00CC343C" w:rsidP="006702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342FCC">
        <w:rPr>
          <w:rFonts w:ascii="Corbel" w:hAnsi="Corbel"/>
          <w:b w:val="0"/>
          <w:smallCaps w:val="0"/>
          <w:szCs w:val="24"/>
        </w:rPr>
        <w:t>egzamin</w:t>
      </w:r>
    </w:p>
    <w:p w14:paraId="6224540C" w14:textId="68C3789E" w:rsidR="00CC343C" w:rsidRPr="00DD654F" w:rsidRDefault="00CC343C" w:rsidP="006702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51A7387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215738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342FCC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E1BE94B" w14:textId="77777777" w:rsidR="0018469B" w:rsidRPr="009C54AE" w:rsidRDefault="0018469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437403" w14:textId="77777777" w:rsidTr="00745302">
        <w:tc>
          <w:tcPr>
            <w:tcW w:w="9670" w:type="dxa"/>
          </w:tcPr>
          <w:p w14:paraId="4FD1B617" w14:textId="77777777" w:rsidR="0085747A" w:rsidRPr="009C54AE" w:rsidRDefault="006702ED" w:rsidP="00342FC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t>Student powinien posiadać wiedzę z zakresu mikroekonomii, makroekonomii, podstaw zarządzania oraz umiejętność interpretacji zjawisk ekonomicznych.</w:t>
            </w:r>
          </w:p>
        </w:tc>
      </w:tr>
    </w:tbl>
    <w:p w14:paraId="62AB193A" w14:textId="77777777" w:rsidR="008B17AB" w:rsidRDefault="008B17A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332955" w14:textId="77777777" w:rsidR="008B17AB" w:rsidRDefault="008B17A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C660E5" w14:textId="58F3ACA5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342FCC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68007C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B8692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342FCC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5A654D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6702ED" w:rsidRPr="009C54AE" w14:paraId="0842CE70" w14:textId="77777777" w:rsidTr="006702ED">
        <w:tc>
          <w:tcPr>
            <w:tcW w:w="841" w:type="dxa"/>
            <w:vAlign w:val="center"/>
          </w:tcPr>
          <w:p w14:paraId="29123A0A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3B495B5D" w14:textId="77777777" w:rsidR="006702ED" w:rsidRPr="002623F7" w:rsidRDefault="006702ED" w:rsidP="006702E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apoznanie studentów z</w:t>
            </w: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zasadami funkcjonowania przedsiębiorstwa jako całości</w:t>
            </w:r>
            <w:r w:rsidR="00342FCC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jak i z funkcjonowaniem poszczególnych jego obszarów. </w:t>
            </w:r>
          </w:p>
        </w:tc>
      </w:tr>
      <w:tr w:rsidR="006702ED" w:rsidRPr="009C54AE" w14:paraId="040DDB27" w14:textId="77777777" w:rsidTr="006702ED">
        <w:tc>
          <w:tcPr>
            <w:tcW w:w="841" w:type="dxa"/>
            <w:vAlign w:val="center"/>
          </w:tcPr>
          <w:p w14:paraId="05F65564" w14:textId="77777777" w:rsidR="006702ED" w:rsidRPr="002623F7" w:rsidRDefault="006702ED" w:rsidP="006702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636815E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wpływu uwarunkowań zewnętrznych i wewnętrznych na funkcjonowanie przedsiębiorstw.</w:t>
            </w:r>
          </w:p>
        </w:tc>
      </w:tr>
      <w:tr w:rsidR="006702ED" w:rsidRPr="009C54AE" w14:paraId="72761ADD" w14:textId="77777777" w:rsidTr="006702ED">
        <w:tc>
          <w:tcPr>
            <w:tcW w:w="841" w:type="dxa"/>
            <w:vAlign w:val="center"/>
          </w:tcPr>
          <w:p w14:paraId="229D1F24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00C075DC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</w:t>
            </w:r>
            <w:r>
              <w:rPr>
                <w:rFonts w:ascii="Corbel" w:hAnsi="Corbel"/>
                <w:b w:val="0"/>
                <w:sz w:val="24"/>
                <w:szCs w:val="24"/>
              </w:rPr>
              <w:t>ielnego, twórczego myślenia.</w:t>
            </w:r>
          </w:p>
        </w:tc>
      </w:tr>
      <w:tr w:rsidR="006702ED" w:rsidRPr="009C54AE" w14:paraId="4337263B" w14:textId="77777777" w:rsidTr="006702ED">
        <w:tc>
          <w:tcPr>
            <w:tcW w:w="841" w:type="dxa"/>
            <w:vAlign w:val="center"/>
          </w:tcPr>
          <w:p w14:paraId="37F174FE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4521F815" w14:textId="77777777" w:rsidR="006702ED" w:rsidRPr="0094491A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oceny krytycznej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5C26E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210E8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B35F6A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23828E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80F844E" w14:textId="77777777" w:rsidTr="002E2C01">
        <w:tc>
          <w:tcPr>
            <w:tcW w:w="1681" w:type="dxa"/>
            <w:vAlign w:val="center"/>
          </w:tcPr>
          <w:p w14:paraId="2F857B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DD2B8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5DC1B4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2C01" w:rsidRPr="009C54AE" w14:paraId="4550C086" w14:textId="77777777" w:rsidTr="002E2C01">
        <w:tc>
          <w:tcPr>
            <w:tcW w:w="1681" w:type="dxa"/>
            <w:vAlign w:val="center"/>
          </w:tcPr>
          <w:p w14:paraId="26537496" w14:textId="77777777" w:rsidR="002E2C01" w:rsidRPr="00E42D65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6AAC6692" w14:textId="77777777" w:rsidR="002E2C01" w:rsidRPr="009C54AE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Wymienia i wyjaśnia podstawowe definicje z zakresu ekonomiki przedsiębiorstwa</w:t>
            </w:r>
            <w:r w:rsidR="001846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2E7E533" w14:textId="77777777" w:rsidR="002E2C01" w:rsidRPr="009C54AE" w:rsidRDefault="002E2C01" w:rsidP="00342F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2E2C01" w:rsidRPr="009C54AE" w14:paraId="1D35309B" w14:textId="77777777" w:rsidTr="002E2C01">
        <w:tc>
          <w:tcPr>
            <w:tcW w:w="1681" w:type="dxa"/>
          </w:tcPr>
          <w:p w14:paraId="45F6BD34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5C55CA4" w14:textId="77777777" w:rsidR="002E2C01" w:rsidRPr="009C54AE" w:rsidRDefault="002E2C01" w:rsidP="00342F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Wymienia i charakteryzuje podstawowe formy organizacyjno</w:t>
            </w:r>
            <w:r w:rsidR="00342FC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prawne</w:t>
            </w:r>
            <w:r w:rsidR="001846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F7FD6DF" w14:textId="77777777" w:rsidR="002E2C01" w:rsidRPr="002E2C01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5</w:t>
            </w:r>
          </w:p>
          <w:p w14:paraId="0662F3F2" w14:textId="77777777" w:rsidR="002E2C01" w:rsidRPr="002E2C01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K_W</w:t>
            </w:r>
            <w:r>
              <w:rPr>
                <w:rFonts w:ascii="Corbel" w:hAnsi="Corbel" w:cs="Times New Roman"/>
                <w:color w:val="auto"/>
              </w:rPr>
              <w:t>07</w:t>
            </w:r>
          </w:p>
        </w:tc>
      </w:tr>
      <w:tr w:rsidR="002E2C01" w:rsidRPr="009C54AE" w14:paraId="43F010CC" w14:textId="77777777" w:rsidTr="002E2C01">
        <w:tc>
          <w:tcPr>
            <w:tcW w:w="1681" w:type="dxa"/>
          </w:tcPr>
          <w:p w14:paraId="1C966BCC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51B24182" w14:textId="77777777" w:rsidR="002E2C01" w:rsidRPr="001D2387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6563D">
              <w:rPr>
                <w:rFonts w:ascii="Corbel" w:hAnsi="Corbel"/>
                <w:b w:val="0"/>
                <w:smallCaps w:val="0"/>
                <w:szCs w:val="24"/>
              </w:rPr>
              <w:t>Analizuje czynniki wpływające na funkcjonowanie przedsiębiorstw</w:t>
            </w:r>
            <w:r w:rsidR="001846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E87EE3F" w14:textId="77777777" w:rsidR="002E2C01" w:rsidRPr="002E2C01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7FCBAE71" w14:textId="77777777" w:rsidR="002E2C01" w:rsidRPr="002E2C01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4</w:t>
            </w:r>
          </w:p>
        </w:tc>
      </w:tr>
      <w:tr w:rsidR="002E2C01" w:rsidRPr="009C54AE" w14:paraId="0C189441" w14:textId="77777777" w:rsidTr="00836F8D">
        <w:tc>
          <w:tcPr>
            <w:tcW w:w="1681" w:type="dxa"/>
            <w:shd w:val="clear" w:color="auto" w:fill="auto"/>
          </w:tcPr>
          <w:p w14:paraId="6BC143BD" w14:textId="77777777" w:rsidR="002E2C01" w:rsidRPr="00836F8D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shd w:val="clear" w:color="auto" w:fill="auto"/>
          </w:tcPr>
          <w:p w14:paraId="70509D7F" w14:textId="77777777" w:rsidR="002E2C01" w:rsidRPr="00836F8D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Jest gotowy do poznawania zmieniających się warunków gospodarowania</w:t>
            </w:r>
            <w:r w:rsidR="001846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shd w:val="clear" w:color="auto" w:fill="auto"/>
          </w:tcPr>
          <w:p w14:paraId="5FB70A72" w14:textId="77777777" w:rsidR="002E2C01" w:rsidRPr="00836F8D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36F8D">
              <w:rPr>
                <w:rFonts w:ascii="Corbel" w:hAnsi="Corbel" w:cs="Times New Roman"/>
                <w:color w:val="auto"/>
              </w:rPr>
              <w:t>K_K01</w:t>
            </w:r>
          </w:p>
        </w:tc>
      </w:tr>
    </w:tbl>
    <w:p w14:paraId="25FC37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DB2189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B35F6A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CA261FC" w14:textId="77777777" w:rsidR="0018469B" w:rsidRPr="009C54AE" w:rsidRDefault="0018469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C95B286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5EE9E7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BA2BAA" w14:textId="77777777" w:rsidTr="002E2C01">
        <w:tc>
          <w:tcPr>
            <w:tcW w:w="9520" w:type="dxa"/>
          </w:tcPr>
          <w:p w14:paraId="4E410DC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2C01" w:rsidRPr="009C54AE" w14:paraId="6E3ECC6E" w14:textId="77777777" w:rsidTr="002E2C01">
        <w:tc>
          <w:tcPr>
            <w:tcW w:w="9520" w:type="dxa"/>
          </w:tcPr>
          <w:p w14:paraId="7129DE37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Miejsce i rola ekonomiki i organizacji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70920940" w14:textId="77777777" w:rsidTr="002E2C01">
        <w:tc>
          <w:tcPr>
            <w:tcW w:w="9520" w:type="dxa"/>
          </w:tcPr>
          <w:p w14:paraId="7A3579E4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Warunki zewnętrzne i determinanty wewnętrzne funkcjonowania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3492BC57" w14:textId="77777777" w:rsidTr="002E2C01">
        <w:tc>
          <w:tcPr>
            <w:tcW w:w="9520" w:type="dxa"/>
          </w:tcPr>
          <w:p w14:paraId="2D79CBF8" w14:textId="77777777" w:rsidR="002E2C01" w:rsidRPr="00C65F1C" w:rsidRDefault="002E2C01" w:rsidP="001846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Możliwości prowadzenia działalności gospodarczej w wybranych formach prawno</w:t>
            </w:r>
            <w:r w:rsidR="0018469B"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2A16A726" w14:textId="77777777" w:rsidTr="002E2C01">
        <w:tc>
          <w:tcPr>
            <w:tcW w:w="9520" w:type="dxa"/>
          </w:tcPr>
          <w:p w14:paraId="7C5027E0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Rola interesariuszy w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0EAC7439" w14:textId="77777777" w:rsidTr="002E2C01">
        <w:tc>
          <w:tcPr>
            <w:tcW w:w="9520" w:type="dxa"/>
          </w:tcPr>
          <w:p w14:paraId="42173080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Kapitał ludzki, intelektualny, społeczny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7ADF8431" w14:textId="77777777" w:rsidTr="002E2C01">
        <w:tc>
          <w:tcPr>
            <w:tcW w:w="9520" w:type="dxa"/>
          </w:tcPr>
          <w:p w14:paraId="08F35A65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B</w:t>
            </w:r>
            <w:r>
              <w:rPr>
                <w:rFonts w:ascii="Corbel" w:hAnsi="Corbel"/>
                <w:sz w:val="24"/>
                <w:szCs w:val="24"/>
              </w:rPr>
              <w:t>iznes społecznie odpowiedzialny.</w:t>
            </w:r>
          </w:p>
        </w:tc>
      </w:tr>
      <w:tr w:rsidR="002E2C01" w:rsidRPr="009C54AE" w14:paraId="715F4981" w14:textId="77777777" w:rsidTr="002E2C01">
        <w:tc>
          <w:tcPr>
            <w:tcW w:w="9520" w:type="dxa"/>
          </w:tcPr>
          <w:p w14:paraId="6BDF5225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Przedsiębiorstwo na rynku globalnym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12787A16" w14:textId="77777777" w:rsidTr="002E2C01">
        <w:tc>
          <w:tcPr>
            <w:tcW w:w="9520" w:type="dxa"/>
          </w:tcPr>
          <w:p w14:paraId="6F93C1A3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Przedsiębiorstwo w gospodarce opartej na wiedzy.</w:t>
            </w:r>
          </w:p>
        </w:tc>
      </w:tr>
    </w:tbl>
    <w:p w14:paraId="32F058D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8BED97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826A56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E08BD5" w14:textId="77777777" w:rsidTr="002E2C01">
        <w:tc>
          <w:tcPr>
            <w:tcW w:w="9520" w:type="dxa"/>
          </w:tcPr>
          <w:p w14:paraId="1DA346D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2C01" w:rsidRPr="009C54AE" w14:paraId="78C60C19" w14:textId="77777777" w:rsidTr="002E2C01">
        <w:tc>
          <w:tcPr>
            <w:tcW w:w="9520" w:type="dxa"/>
          </w:tcPr>
          <w:p w14:paraId="10611DEF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Determinanty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6A33393A" w14:textId="77777777" w:rsidTr="002E2C01">
        <w:tc>
          <w:tcPr>
            <w:tcW w:w="9520" w:type="dxa"/>
          </w:tcPr>
          <w:p w14:paraId="60CB16B6" w14:textId="77777777" w:rsidR="002E2C01" w:rsidRPr="00C65F1C" w:rsidRDefault="002E2C01" w:rsidP="001846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Wybór formy prawno</w:t>
            </w:r>
            <w:r w:rsidR="0018469B"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organizacyjnej prowadzenia działalności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63FE8370" w14:textId="77777777" w:rsidTr="002E2C01">
        <w:tc>
          <w:tcPr>
            <w:tcW w:w="9520" w:type="dxa"/>
          </w:tcPr>
          <w:p w14:paraId="4A27629A" w14:textId="77777777" w:rsidR="002E2C01" w:rsidRPr="00E42D65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Zasoby przedsiębiorstwa</w:t>
            </w:r>
            <w:r w:rsidR="001846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02EF9109" w14:textId="77777777" w:rsidTr="002E2C01">
        <w:tc>
          <w:tcPr>
            <w:tcW w:w="9520" w:type="dxa"/>
          </w:tcPr>
          <w:p w14:paraId="36054331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Przychody i koszty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60F23D65" w14:textId="77777777" w:rsidTr="002E2C01">
        <w:tc>
          <w:tcPr>
            <w:tcW w:w="9520" w:type="dxa"/>
          </w:tcPr>
          <w:p w14:paraId="3B9BBEC4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Charakterystyka działalności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162D8A37" w14:textId="77777777" w:rsidTr="002E2C01">
        <w:tc>
          <w:tcPr>
            <w:tcW w:w="9520" w:type="dxa"/>
          </w:tcPr>
          <w:p w14:paraId="482A3484" w14:textId="77777777" w:rsidR="002E2C01" w:rsidRPr="009968D9" w:rsidRDefault="002E2C01" w:rsidP="002E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Bilans zdolności produkcyjnych przedsiębiorstwa</w:t>
            </w:r>
            <w:r w:rsidR="001846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0F08DFD0" w14:textId="77777777" w:rsidTr="002E2C01">
        <w:tc>
          <w:tcPr>
            <w:tcW w:w="9520" w:type="dxa"/>
          </w:tcPr>
          <w:p w14:paraId="6C1C26C9" w14:textId="77777777" w:rsidR="002E2C01" w:rsidRPr="009968D9" w:rsidRDefault="002E2C01" w:rsidP="002E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968D9">
              <w:rPr>
                <w:rFonts w:ascii="Corbel" w:hAnsi="Corbel"/>
                <w:sz w:val="24"/>
                <w:szCs w:val="24"/>
              </w:rPr>
              <w:t>Działalność usługowa</w:t>
            </w:r>
            <w:r w:rsidR="001846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3A44D933" w14:textId="77777777" w:rsidTr="002E2C01">
        <w:tc>
          <w:tcPr>
            <w:tcW w:w="9520" w:type="dxa"/>
          </w:tcPr>
          <w:p w14:paraId="627EEC87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Gospodarka materiałowa i magazynowa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7739522E" w14:textId="77777777" w:rsidTr="002E2C01">
        <w:tc>
          <w:tcPr>
            <w:tcW w:w="9520" w:type="dxa"/>
          </w:tcPr>
          <w:p w14:paraId="7E4D516A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Ekonomika gospodarowania zasobami ludzkimi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7F8B273C" w14:textId="77777777" w:rsidTr="002E2C01">
        <w:tc>
          <w:tcPr>
            <w:tcW w:w="9520" w:type="dxa"/>
          </w:tcPr>
          <w:p w14:paraId="6D12A685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Rozwijanie kompetencji pracowniczych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2FF5A94C" w14:textId="77777777" w:rsidTr="002E2C01">
        <w:tc>
          <w:tcPr>
            <w:tcW w:w="9520" w:type="dxa"/>
          </w:tcPr>
          <w:p w14:paraId="186D30CB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352D">
              <w:rPr>
                <w:rFonts w:ascii="Corbel" w:hAnsi="Corbel"/>
                <w:sz w:val="24"/>
                <w:szCs w:val="24"/>
              </w:rPr>
              <w:t>Współpraca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289E0795" w14:textId="77777777" w:rsidTr="002E2C01">
        <w:tc>
          <w:tcPr>
            <w:tcW w:w="9520" w:type="dxa"/>
          </w:tcPr>
          <w:p w14:paraId="7E6CA25F" w14:textId="77777777" w:rsidR="002E2C01" w:rsidRPr="00E42D65" w:rsidRDefault="002E2C01" w:rsidP="00184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Wpływ postępu naukowo</w:t>
            </w:r>
            <w:r w:rsidR="0018469B">
              <w:rPr>
                <w:rFonts w:ascii="Corbel" w:hAnsi="Corbel"/>
                <w:sz w:val="24"/>
                <w:szCs w:val="24"/>
              </w:rPr>
              <w:t>-</w:t>
            </w:r>
            <w:r w:rsidRPr="00E42D65">
              <w:rPr>
                <w:rFonts w:ascii="Corbel" w:hAnsi="Corbel"/>
                <w:sz w:val="24"/>
                <w:szCs w:val="24"/>
              </w:rPr>
              <w:t>technicznego na działalność przedsiębiorstwa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E2C01" w:rsidRPr="009C54AE" w14:paraId="72B5CF83" w14:textId="77777777" w:rsidTr="002E2C01">
        <w:tc>
          <w:tcPr>
            <w:tcW w:w="9520" w:type="dxa"/>
          </w:tcPr>
          <w:p w14:paraId="5195965A" w14:textId="77777777" w:rsidR="002E2C01" w:rsidRPr="00E42D65" w:rsidRDefault="002E2C01" w:rsidP="002E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Koncentracja i specjalizacja działalności w przedsiębiorstwie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E2C01" w:rsidRPr="009C54AE" w14:paraId="074ADAD8" w14:textId="77777777" w:rsidTr="002E2C01">
        <w:tc>
          <w:tcPr>
            <w:tcW w:w="9520" w:type="dxa"/>
          </w:tcPr>
          <w:p w14:paraId="43E6C61B" w14:textId="77777777" w:rsidR="002E2C01" w:rsidRPr="00E42D65" w:rsidRDefault="002E2C01" w:rsidP="002E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Mincho" w:eastAsia="MS Mincho" w:hAnsi="MS Mincho" w:cs="MS Mincho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Dywersyfikacja działalności w przedsiębiorstwie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MS Mincho" w:eastAsia="MS Mincho" w:hAnsi="MS Mincho" w:cs="MS Mincho"/>
                <w:sz w:val="24"/>
                <w:szCs w:val="24"/>
              </w:rPr>
              <w:t> </w:t>
            </w:r>
          </w:p>
        </w:tc>
      </w:tr>
      <w:tr w:rsidR="002E2C01" w:rsidRPr="009C54AE" w14:paraId="4F17FDB6" w14:textId="77777777" w:rsidTr="002E2C01">
        <w:tc>
          <w:tcPr>
            <w:tcW w:w="9520" w:type="dxa"/>
          </w:tcPr>
          <w:p w14:paraId="5DBA4C8F" w14:textId="77777777" w:rsidR="002E2C01" w:rsidRPr="00C65F1C" w:rsidRDefault="00CA284D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MSP na rynku p</w:t>
            </w:r>
            <w:r w:rsidR="002E2C01" w:rsidRPr="00C65F1C">
              <w:rPr>
                <w:rFonts w:ascii="Corbel" w:hAnsi="Corbel"/>
                <w:sz w:val="24"/>
                <w:szCs w:val="24"/>
              </w:rPr>
              <w:t>olskim</w:t>
            </w:r>
            <w:r w:rsidR="002E2C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66D214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3CE4B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B35F6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131EA2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449CA5" w14:textId="77777777" w:rsidR="002E2C01" w:rsidRDefault="002E2C01" w:rsidP="002E2C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14:paraId="783A1C69" w14:textId="77777777" w:rsidR="00E960BB" w:rsidRPr="002E2C01" w:rsidRDefault="002E2C01" w:rsidP="00E9217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="001C59FF"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mallCaps w:val="0"/>
          <w:szCs w:val="24"/>
        </w:rPr>
        <w:t xml:space="preserve"> praca w grupach, rozwi</w:t>
      </w:r>
      <w:r w:rsidR="00E92173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 xml:space="preserve">zywanie zadań, </w:t>
      </w:r>
      <w:r w:rsidR="00D078C8">
        <w:rPr>
          <w:rFonts w:ascii="Corbel" w:hAnsi="Corbel"/>
          <w:b w:val="0"/>
          <w:smallCaps w:val="0"/>
          <w:szCs w:val="24"/>
        </w:rPr>
        <w:t xml:space="preserve">analiza tekstów z </w:t>
      </w:r>
      <w:r>
        <w:rPr>
          <w:rFonts w:ascii="Corbel" w:hAnsi="Corbel"/>
          <w:b w:val="0"/>
          <w:smallCaps w:val="0"/>
          <w:szCs w:val="24"/>
        </w:rPr>
        <w:t>dyskusj</w:t>
      </w:r>
      <w:r w:rsidR="00D078C8">
        <w:rPr>
          <w:rFonts w:ascii="Corbel" w:hAnsi="Corbel"/>
          <w:b w:val="0"/>
          <w:smallCaps w:val="0"/>
          <w:szCs w:val="24"/>
        </w:rPr>
        <w:t>ą</w:t>
      </w:r>
      <w:r w:rsidR="00E92173">
        <w:rPr>
          <w:rFonts w:ascii="Corbel" w:hAnsi="Corbel"/>
          <w:b w:val="0"/>
          <w:smallCaps w:val="0"/>
          <w:szCs w:val="24"/>
        </w:rPr>
        <w:t xml:space="preserve"> </w:t>
      </w:r>
      <w:r w:rsidR="00E92173"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="00E92173" w:rsidRPr="009F1407">
        <w:rPr>
          <w:rFonts w:ascii="Corbel" w:hAnsi="Corbel"/>
          <w:b w:val="0"/>
          <w:smallCaps w:val="0"/>
          <w:szCs w:val="24"/>
        </w:rPr>
        <w:t>lub realizowan</w:t>
      </w:r>
      <w:r w:rsidR="00E92173">
        <w:rPr>
          <w:rFonts w:ascii="Corbel" w:hAnsi="Corbel"/>
          <w:b w:val="0"/>
          <w:smallCaps w:val="0"/>
          <w:szCs w:val="24"/>
        </w:rPr>
        <w:t>e</w:t>
      </w:r>
      <w:r w:rsidR="00E92173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E92173">
        <w:rPr>
          <w:rFonts w:ascii="Corbel" w:hAnsi="Corbel"/>
          <w:b w:val="0"/>
          <w:smallCaps w:val="0"/>
          <w:szCs w:val="24"/>
        </w:rPr>
        <w:t>.</w:t>
      </w:r>
    </w:p>
    <w:p w14:paraId="6860EA5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0C0CA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4E9A8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88B969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1D25B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B35F6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F3D28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5DC78CB" w14:textId="77777777" w:rsidTr="4BB019A2">
        <w:tc>
          <w:tcPr>
            <w:tcW w:w="1962" w:type="dxa"/>
            <w:vAlign w:val="center"/>
          </w:tcPr>
          <w:p w14:paraId="484BD2E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FE770F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CE492C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7DFFC9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E90E7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E2C01" w:rsidRPr="009C54AE" w14:paraId="0C8302C2" w14:textId="77777777" w:rsidTr="4BB019A2">
        <w:tc>
          <w:tcPr>
            <w:tcW w:w="1962" w:type="dxa"/>
          </w:tcPr>
          <w:p w14:paraId="0612D8DE" w14:textId="77777777" w:rsidR="002E2C01" w:rsidRPr="009C54AE" w:rsidRDefault="0018469B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2E2C01" w:rsidRPr="009C54AE"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441" w:type="dxa"/>
          </w:tcPr>
          <w:p w14:paraId="1C167D50" w14:textId="0B57CB70" w:rsidR="002E2C01" w:rsidRPr="00603281" w:rsidRDefault="00B35F6A" w:rsidP="4BB019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2E2C01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olokwium, praca grupowa</w:t>
            </w:r>
            <w:r w:rsidR="0FAD7B60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02E2C01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zajęć, egzamin pisemny</w:t>
            </w:r>
          </w:p>
        </w:tc>
        <w:tc>
          <w:tcPr>
            <w:tcW w:w="2117" w:type="dxa"/>
          </w:tcPr>
          <w:p w14:paraId="25D2368A" w14:textId="77777777" w:rsidR="002E2C01" w:rsidRPr="002E2C01" w:rsidRDefault="00B35F6A" w:rsidP="002E2C01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="002E2C01" w:rsidRPr="002E2C01">
              <w:rPr>
                <w:rFonts w:ascii="Corbel" w:hAnsi="Corbel"/>
                <w:color w:val="000000"/>
                <w:sz w:val="24"/>
                <w:szCs w:val="24"/>
              </w:rPr>
              <w:t>ykład, ćwiczenia</w:t>
            </w:r>
          </w:p>
        </w:tc>
      </w:tr>
      <w:tr w:rsidR="002E2C01" w:rsidRPr="009C54AE" w14:paraId="0402168F" w14:textId="77777777" w:rsidTr="4BB019A2">
        <w:tc>
          <w:tcPr>
            <w:tcW w:w="1962" w:type="dxa"/>
          </w:tcPr>
          <w:p w14:paraId="190D8FEA" w14:textId="77777777" w:rsidR="002E2C01" w:rsidRPr="009C54AE" w:rsidRDefault="00836F8D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2E2C01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3856C9C4" w14:textId="02337017" w:rsidR="002E2C01" w:rsidRPr="00603281" w:rsidRDefault="00B35F6A" w:rsidP="4BB019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2E2C01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olokwium, praca grupowa</w:t>
            </w:r>
            <w:r w:rsidR="0831E195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002E2C01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obserwacja w trakcie zajęć, egzamin pisemny</w:t>
            </w:r>
          </w:p>
        </w:tc>
        <w:tc>
          <w:tcPr>
            <w:tcW w:w="2117" w:type="dxa"/>
          </w:tcPr>
          <w:p w14:paraId="74874229" w14:textId="77777777" w:rsidR="002E2C01" w:rsidRPr="002E2C01" w:rsidRDefault="00B35F6A" w:rsidP="002E2C01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="002E2C01" w:rsidRPr="002E2C01">
              <w:rPr>
                <w:rFonts w:ascii="Corbel" w:hAnsi="Corbel"/>
                <w:color w:val="000000"/>
                <w:sz w:val="24"/>
                <w:szCs w:val="24"/>
              </w:rPr>
              <w:t>ykład, ćwiczenia</w:t>
            </w:r>
          </w:p>
        </w:tc>
      </w:tr>
      <w:tr w:rsidR="002E2C01" w:rsidRPr="009C54AE" w14:paraId="17DF293F" w14:textId="77777777" w:rsidTr="4BB019A2">
        <w:tc>
          <w:tcPr>
            <w:tcW w:w="1962" w:type="dxa"/>
          </w:tcPr>
          <w:p w14:paraId="5F282292" w14:textId="77777777" w:rsidR="002E2C01" w:rsidRPr="009C54AE" w:rsidRDefault="002E2C01" w:rsidP="00836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1C324D7" w14:textId="77777777" w:rsidR="002E2C01" w:rsidRPr="00603281" w:rsidRDefault="00B35F6A" w:rsidP="001713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2E2C01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raca grupowa, </w:t>
            </w:r>
            <w:r w:rsidR="002E2C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w trakcie zajęć.</w:t>
            </w:r>
          </w:p>
        </w:tc>
        <w:tc>
          <w:tcPr>
            <w:tcW w:w="2117" w:type="dxa"/>
          </w:tcPr>
          <w:p w14:paraId="566911DD" w14:textId="77777777" w:rsidR="002E2C01" w:rsidRPr="009C54AE" w:rsidRDefault="00B35F6A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2E2C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2E2C01" w:rsidRPr="009C54AE" w14:paraId="05FFC31F" w14:textId="77777777" w:rsidTr="4BB019A2">
        <w:tc>
          <w:tcPr>
            <w:tcW w:w="1962" w:type="dxa"/>
          </w:tcPr>
          <w:p w14:paraId="673E272F" w14:textId="77777777" w:rsidR="002E2C01" w:rsidRPr="009C54AE" w:rsidRDefault="002E2C01" w:rsidP="00836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567212FC" w14:textId="77777777" w:rsidR="002E2C01" w:rsidRPr="00603281" w:rsidRDefault="00B35F6A" w:rsidP="001713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2E2C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postawy, ocena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ezentowanego stanowiska, opinii</w:t>
            </w:r>
          </w:p>
        </w:tc>
        <w:tc>
          <w:tcPr>
            <w:tcW w:w="2117" w:type="dxa"/>
          </w:tcPr>
          <w:p w14:paraId="714F3060" w14:textId="77777777" w:rsidR="002E2C01" w:rsidRPr="009C54AE" w:rsidRDefault="00B35F6A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2E2C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</w:tbl>
    <w:p w14:paraId="3FED33A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E2B09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18469B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9E139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3B8A1C" w14:textId="77777777" w:rsidTr="52FD03CA">
        <w:tc>
          <w:tcPr>
            <w:tcW w:w="9670" w:type="dxa"/>
          </w:tcPr>
          <w:p w14:paraId="735F739E" w14:textId="77777777" w:rsidR="005F0AD2" w:rsidRDefault="005F0AD2" w:rsidP="005F0AD2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4A34E98F">
              <w:rPr>
                <w:rFonts w:ascii="Corbel" w:hAnsi="Corbel"/>
                <w:color w:val="000000" w:themeColor="text1"/>
                <w:sz w:val="24"/>
                <w:szCs w:val="24"/>
              </w:rPr>
              <w:t>Zaliczenie ćwiczeń jest wypadkową:</w:t>
            </w:r>
          </w:p>
          <w:p w14:paraId="2FE37487" w14:textId="77777777" w:rsidR="005F0AD2" w:rsidRDefault="005F0AD2" w:rsidP="005F0AD2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>– pracy pisemnej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>na ocenę pozytywną student musi uzyskać 51% wym</w:t>
            </w:r>
            <w:r w:rsidRPr="26F80357">
              <w:rPr>
                <w:rFonts w:ascii="Corbel" w:hAnsi="Corbel"/>
                <w:sz w:val="24"/>
                <w:szCs w:val="24"/>
              </w:rPr>
              <w:t>aganych punktów,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43FA29E5" w14:textId="77777777" w:rsidR="005F0AD2" w:rsidRDefault="005F0AD2" w:rsidP="005F0AD2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 także 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prac indywidualnych i zespołowych oraz 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>obecnoś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ci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na zajęciach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  <w:p w14:paraId="25F91230" w14:textId="6F2621A3" w:rsidR="0085747A" w:rsidRPr="002537CD" w:rsidRDefault="005F0AD2" w:rsidP="005F0AD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2FD03C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Egzamin pisemny (podstawą oceny pozytywnej jest uzyskanie 51% wymaganych punktów). </w:t>
            </w:r>
            <w:r w:rsidRPr="52FD03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51%- 60% =3.0, 61%-70%=3.5, 71%-80%=4.0, 81%-90%=4.5, 91%-100%=5.0</w:t>
            </w:r>
          </w:p>
        </w:tc>
      </w:tr>
    </w:tbl>
    <w:p w14:paraId="0A2E49B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CF8AEA" w14:textId="77777777" w:rsidR="0018469B" w:rsidRPr="009C54AE" w:rsidRDefault="001846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10EFC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1CB64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F478F8F" w14:textId="77777777" w:rsidTr="003E1941">
        <w:tc>
          <w:tcPr>
            <w:tcW w:w="4962" w:type="dxa"/>
            <w:vAlign w:val="center"/>
          </w:tcPr>
          <w:p w14:paraId="22E25A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0BD753D" w14:textId="510DEBA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3117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ABF36A" w14:textId="77777777" w:rsidTr="00923D7D">
        <w:tc>
          <w:tcPr>
            <w:tcW w:w="4962" w:type="dxa"/>
          </w:tcPr>
          <w:p w14:paraId="575B3817" w14:textId="2A2144B1" w:rsidR="0085747A" w:rsidRPr="009C54AE" w:rsidRDefault="00C61DC5" w:rsidP="008D6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183ADB5" w14:textId="22EFA99B" w:rsidR="0085747A" w:rsidRPr="009C54AE" w:rsidRDefault="00250712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1DC5" w:rsidRPr="009C54AE" w14:paraId="0786E06A" w14:textId="77777777" w:rsidTr="00923D7D">
        <w:tc>
          <w:tcPr>
            <w:tcW w:w="4962" w:type="dxa"/>
          </w:tcPr>
          <w:p w14:paraId="46A5EA3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184A5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CE85161" w14:textId="77777777" w:rsidR="00C61DC5" w:rsidRPr="009C54AE" w:rsidRDefault="00027BDF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1493A178" w14:textId="77777777" w:rsidTr="00923D7D">
        <w:tc>
          <w:tcPr>
            <w:tcW w:w="4962" w:type="dxa"/>
          </w:tcPr>
          <w:p w14:paraId="512EDCBE" w14:textId="5195A59F" w:rsidR="00C61DC5" w:rsidRPr="009C54AE" w:rsidRDefault="00C61DC5" w:rsidP="008B17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B17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7" w:type="dxa"/>
          </w:tcPr>
          <w:p w14:paraId="0DD73832" w14:textId="6A6BB2D8" w:rsidR="00C61DC5" w:rsidRPr="009C54AE" w:rsidRDefault="00250712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69</w:t>
            </w:r>
          </w:p>
        </w:tc>
      </w:tr>
      <w:tr w:rsidR="0085747A" w:rsidRPr="009C54AE" w14:paraId="3B8EAC5C" w14:textId="77777777" w:rsidTr="00923D7D">
        <w:tc>
          <w:tcPr>
            <w:tcW w:w="4962" w:type="dxa"/>
          </w:tcPr>
          <w:p w14:paraId="7EA641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1D3BDF" w14:textId="77777777" w:rsidR="0085747A" w:rsidRPr="009C54AE" w:rsidRDefault="00027BDF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757BAA8" w14:textId="77777777" w:rsidTr="00923D7D">
        <w:tc>
          <w:tcPr>
            <w:tcW w:w="4962" w:type="dxa"/>
          </w:tcPr>
          <w:p w14:paraId="6B7710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CC57F9" w14:textId="77777777" w:rsidR="0085747A" w:rsidRPr="009C54AE" w:rsidRDefault="00027BDF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A098A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56F95F" w14:textId="77777777" w:rsidR="0018469B" w:rsidRPr="009C54AE" w:rsidRDefault="001846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95F3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9B6B98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B00C4D6" w14:textId="77777777" w:rsidTr="00A31170">
        <w:trPr>
          <w:trHeight w:val="397"/>
        </w:trPr>
        <w:tc>
          <w:tcPr>
            <w:tcW w:w="2359" w:type="pct"/>
          </w:tcPr>
          <w:p w14:paraId="21F8C6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FF4BCED" w14:textId="77777777" w:rsidR="0085747A" w:rsidRPr="009C54AE" w:rsidRDefault="00B35F6A" w:rsidP="00B35F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2C88615" w14:textId="77777777" w:rsidTr="00A31170">
        <w:trPr>
          <w:trHeight w:val="397"/>
        </w:trPr>
        <w:tc>
          <w:tcPr>
            <w:tcW w:w="2359" w:type="pct"/>
          </w:tcPr>
          <w:p w14:paraId="778C1F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9EA90F" w14:textId="77777777" w:rsidR="0085747A" w:rsidRPr="009C54AE" w:rsidRDefault="00B35F6A" w:rsidP="00B35F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1CCA11B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4D5B9B" w14:textId="77777777" w:rsidR="0018469B" w:rsidRPr="009C54AE" w:rsidRDefault="0018469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0182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06AAD7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33F6A24" w14:textId="77777777" w:rsidTr="2DD6E431">
        <w:trPr>
          <w:trHeight w:val="397"/>
        </w:trPr>
        <w:tc>
          <w:tcPr>
            <w:tcW w:w="5000" w:type="pct"/>
          </w:tcPr>
          <w:p w14:paraId="778E65C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E38D8A" w14:textId="77777777" w:rsidR="00704CA0" w:rsidRPr="003501E7" w:rsidRDefault="001C59FF" w:rsidP="0018469B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Duraj J., 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 xml:space="preserve">Podstawy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ekonomiki przedsiębiorstwa</w:t>
            </w:r>
            <w:r w:rsidR="00B35F6A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PWE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arszawa</w:t>
            </w:r>
            <w:r w:rsidR="00704CA0" w:rsidRPr="003501E7">
              <w:rPr>
                <w:rFonts w:ascii="Corbel" w:hAnsi="Corbel"/>
                <w:b w:val="0"/>
                <w:smallCaps w:val="0"/>
                <w:szCs w:val="24"/>
              </w:rPr>
              <w:t xml:space="preserve"> 200</w:t>
            </w:r>
            <w:r w:rsidR="00310EF9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704CA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0B99F8E" w14:textId="77777777" w:rsidR="00D078C8" w:rsidRPr="00D078C8" w:rsidRDefault="00D078C8" w:rsidP="0018469B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01E7">
              <w:rPr>
                <w:rFonts w:ascii="Corbel" w:hAnsi="Corbel"/>
                <w:b w:val="0"/>
                <w:smallCaps w:val="0"/>
                <w:szCs w:val="24"/>
              </w:rPr>
              <w:t>Dębski D., Ekonomika i organizacja przedsiębiorstw, WSIP, Warszawa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7375F4D" w14:textId="77777777" w:rsidR="00704CA0" w:rsidRDefault="00D078C8" w:rsidP="0018469B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01E7">
              <w:rPr>
                <w:rFonts w:ascii="Corbel" w:hAnsi="Corbel"/>
                <w:b w:val="0"/>
                <w:smallCaps w:val="0"/>
                <w:szCs w:val="24"/>
              </w:rPr>
              <w:t>Ekonomika przedsiębiorstw, red. J. Engelhardt, CeDeWu, Warszawa 2011.</w:t>
            </w:r>
          </w:p>
          <w:p w14:paraId="5C2ADBCF" w14:textId="4104B779" w:rsidR="00841D42" w:rsidRPr="00D078C8" w:rsidRDefault="00841D42" w:rsidP="0018469B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463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Żelichowska M., Ekonomika przedsiębiorstwa, Wyd. PŚ, Gliwice 2013.</w:t>
            </w:r>
          </w:p>
        </w:tc>
      </w:tr>
      <w:tr w:rsidR="0085747A" w:rsidRPr="009C54AE" w14:paraId="76843F74" w14:textId="77777777" w:rsidTr="2DD6E431">
        <w:trPr>
          <w:trHeight w:val="397"/>
        </w:trPr>
        <w:tc>
          <w:tcPr>
            <w:tcW w:w="5000" w:type="pct"/>
          </w:tcPr>
          <w:p w14:paraId="62D7CE07" w14:textId="77777777" w:rsidR="0085747A" w:rsidRDefault="0085747A" w:rsidP="2DD6E4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0C07D290" w14:textId="77777777" w:rsidR="00704CA0" w:rsidRDefault="00704CA0" w:rsidP="2DD6E431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Mierzejewska</w:t>
            </w:r>
            <w:r w:rsidR="00B35F6A"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  <w:r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Majcherek J.</w:t>
            </w:r>
            <w:r w:rsidR="00B35F6A"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Ekonomika przedsiębiorstw, Difin, Warszawa 2009</w:t>
            </w:r>
            <w:r w:rsidR="00B35F6A"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4F55C967" w14:textId="0D156925" w:rsidR="00D078C8" w:rsidRPr="00D078C8" w:rsidRDefault="00D078C8" w:rsidP="2DD6E431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Nasalski Z., Ekonomika i organizacja przedsiębiorstw</w:t>
            </w:r>
            <w:r w:rsidR="00B35F6A"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Uniwersytet Warmińsko</w:t>
            </w:r>
            <w:r w:rsidR="00B35F6A"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  <w:r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Mazurski w Olsztynie, 2006</w:t>
            </w:r>
            <w:r w:rsidR="00B35F6A"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2325A6FF" w14:textId="7BF99848" w:rsidR="00D078C8" w:rsidRPr="00D078C8" w:rsidRDefault="1F62F869" w:rsidP="2DD6E431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DD6E43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Gierczak-Korzeniowska B., 2017, The impact of benchlearning on the value of human capital. Reflections on an airline case study, “Nierówności społeczne a wzrost gospodarczy”, nr 51</w:t>
            </w:r>
          </w:p>
        </w:tc>
      </w:tr>
    </w:tbl>
    <w:p w14:paraId="4A8335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A98DE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B6B00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0E55" w14:textId="77777777" w:rsidR="0038245B" w:rsidRDefault="0038245B" w:rsidP="00C16ABF">
      <w:pPr>
        <w:spacing w:after="0" w:line="240" w:lineRule="auto"/>
      </w:pPr>
      <w:r>
        <w:separator/>
      </w:r>
    </w:p>
  </w:endnote>
  <w:endnote w:type="continuationSeparator" w:id="0">
    <w:p w14:paraId="3ECC2F51" w14:textId="77777777" w:rsidR="0038245B" w:rsidRDefault="003824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5FF6E" w14:textId="77777777" w:rsidR="0038245B" w:rsidRDefault="0038245B" w:rsidP="00C16ABF">
      <w:pPr>
        <w:spacing w:after="0" w:line="240" w:lineRule="auto"/>
      </w:pPr>
      <w:r>
        <w:separator/>
      </w:r>
    </w:p>
  </w:footnote>
  <w:footnote w:type="continuationSeparator" w:id="0">
    <w:p w14:paraId="12EE3152" w14:textId="77777777" w:rsidR="0038245B" w:rsidRDefault="0038245B" w:rsidP="00C16ABF">
      <w:pPr>
        <w:spacing w:after="0" w:line="240" w:lineRule="auto"/>
      </w:pPr>
      <w:r>
        <w:continuationSeparator/>
      </w:r>
    </w:p>
  </w:footnote>
  <w:footnote w:id="1">
    <w:p w14:paraId="2C7E7C5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60C"/>
    <w:multiLevelType w:val="hybridMultilevel"/>
    <w:tmpl w:val="1BD28B28"/>
    <w:lvl w:ilvl="0" w:tplc="F1201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DAB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E2D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327C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A498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42B0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140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061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4AC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64A4C"/>
    <w:multiLevelType w:val="hybridMultilevel"/>
    <w:tmpl w:val="2ED4FED8"/>
    <w:lvl w:ilvl="0" w:tplc="413624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2A06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0228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CE3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2C4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88F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4E1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DA8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F09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D0795F"/>
    <w:multiLevelType w:val="hybridMultilevel"/>
    <w:tmpl w:val="11568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FD2923"/>
    <w:multiLevelType w:val="hybridMultilevel"/>
    <w:tmpl w:val="A984A5CE"/>
    <w:lvl w:ilvl="0" w:tplc="533C9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B411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D4A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582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AAB6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227D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683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A037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6E24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12145"/>
    <w:multiLevelType w:val="hybridMultilevel"/>
    <w:tmpl w:val="1BF4E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30016">
    <w:abstractNumId w:val="1"/>
  </w:num>
  <w:num w:numId="2" w16cid:durableId="220213614">
    <w:abstractNumId w:val="4"/>
  </w:num>
  <w:num w:numId="3" w16cid:durableId="1079641737">
    <w:abstractNumId w:val="0"/>
  </w:num>
  <w:num w:numId="4" w16cid:durableId="1819152323">
    <w:abstractNumId w:val="2"/>
  </w:num>
  <w:num w:numId="5" w16cid:durableId="138306215">
    <w:abstractNumId w:val="5"/>
  </w:num>
  <w:num w:numId="6" w16cid:durableId="84995178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BD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70C"/>
    <w:rsid w:val="000A296F"/>
    <w:rsid w:val="000A2A28"/>
    <w:rsid w:val="000A3CDF"/>
    <w:rsid w:val="000B192D"/>
    <w:rsid w:val="000B28EE"/>
    <w:rsid w:val="000B3E37"/>
    <w:rsid w:val="000D04B0"/>
    <w:rsid w:val="000EFBD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336"/>
    <w:rsid w:val="001718A7"/>
    <w:rsid w:val="0017326B"/>
    <w:rsid w:val="001737CF"/>
    <w:rsid w:val="0017512A"/>
    <w:rsid w:val="00176083"/>
    <w:rsid w:val="0018469B"/>
    <w:rsid w:val="00192F37"/>
    <w:rsid w:val="001975EB"/>
    <w:rsid w:val="001A70D2"/>
    <w:rsid w:val="001C59FF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0712"/>
    <w:rsid w:val="002537CD"/>
    <w:rsid w:val="002656C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C01"/>
    <w:rsid w:val="002F02A3"/>
    <w:rsid w:val="002F4ABE"/>
    <w:rsid w:val="003018BA"/>
    <w:rsid w:val="0030395F"/>
    <w:rsid w:val="00305C92"/>
    <w:rsid w:val="00310EF9"/>
    <w:rsid w:val="003151C5"/>
    <w:rsid w:val="003343CF"/>
    <w:rsid w:val="00342FCC"/>
    <w:rsid w:val="0034636A"/>
    <w:rsid w:val="00346FE9"/>
    <w:rsid w:val="0034759A"/>
    <w:rsid w:val="003503F6"/>
    <w:rsid w:val="003530DD"/>
    <w:rsid w:val="00363F78"/>
    <w:rsid w:val="0038245B"/>
    <w:rsid w:val="003A0A5B"/>
    <w:rsid w:val="003A1176"/>
    <w:rsid w:val="003A7311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22C"/>
    <w:rsid w:val="00445970"/>
    <w:rsid w:val="00461EFC"/>
    <w:rsid w:val="004652C2"/>
    <w:rsid w:val="004706D1"/>
    <w:rsid w:val="00471326"/>
    <w:rsid w:val="0047598D"/>
    <w:rsid w:val="00476EC0"/>
    <w:rsid w:val="00481DC2"/>
    <w:rsid w:val="004840FD"/>
    <w:rsid w:val="00490F7D"/>
    <w:rsid w:val="00491678"/>
    <w:rsid w:val="004968E2"/>
    <w:rsid w:val="004A09C9"/>
    <w:rsid w:val="004A29D4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0AD2"/>
    <w:rsid w:val="005F31D2"/>
    <w:rsid w:val="00607CD8"/>
    <w:rsid w:val="0061029B"/>
    <w:rsid w:val="00617230"/>
    <w:rsid w:val="00621CE1"/>
    <w:rsid w:val="00627FC9"/>
    <w:rsid w:val="00647FA8"/>
    <w:rsid w:val="00650C5F"/>
    <w:rsid w:val="00654934"/>
    <w:rsid w:val="006620D9"/>
    <w:rsid w:val="006638B3"/>
    <w:rsid w:val="006702ED"/>
    <w:rsid w:val="00671958"/>
    <w:rsid w:val="00675843"/>
    <w:rsid w:val="00696477"/>
    <w:rsid w:val="006D050F"/>
    <w:rsid w:val="006D6139"/>
    <w:rsid w:val="006E5D65"/>
    <w:rsid w:val="006F0F15"/>
    <w:rsid w:val="006F1282"/>
    <w:rsid w:val="006F1FBC"/>
    <w:rsid w:val="006F31E2"/>
    <w:rsid w:val="00704CA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CB3"/>
    <w:rsid w:val="0081554D"/>
    <w:rsid w:val="0081707E"/>
    <w:rsid w:val="00827895"/>
    <w:rsid w:val="00836EAA"/>
    <w:rsid w:val="00836F8D"/>
    <w:rsid w:val="00841D42"/>
    <w:rsid w:val="008449B3"/>
    <w:rsid w:val="00854638"/>
    <w:rsid w:val="008552A2"/>
    <w:rsid w:val="0085747A"/>
    <w:rsid w:val="00884922"/>
    <w:rsid w:val="00884D05"/>
    <w:rsid w:val="00885F64"/>
    <w:rsid w:val="008917F9"/>
    <w:rsid w:val="008A45F7"/>
    <w:rsid w:val="008B17AB"/>
    <w:rsid w:val="008C0CC0"/>
    <w:rsid w:val="008C19A9"/>
    <w:rsid w:val="008C379D"/>
    <w:rsid w:val="008C5147"/>
    <w:rsid w:val="008C5359"/>
    <w:rsid w:val="008C5363"/>
    <w:rsid w:val="008D3DFB"/>
    <w:rsid w:val="008D6CEE"/>
    <w:rsid w:val="008E399D"/>
    <w:rsid w:val="008E64F4"/>
    <w:rsid w:val="008F12C9"/>
    <w:rsid w:val="008F6E29"/>
    <w:rsid w:val="00913D70"/>
    <w:rsid w:val="00916188"/>
    <w:rsid w:val="00923D7D"/>
    <w:rsid w:val="009508DF"/>
    <w:rsid w:val="00950DAC"/>
    <w:rsid w:val="00954A07"/>
    <w:rsid w:val="0095771F"/>
    <w:rsid w:val="00984B23"/>
    <w:rsid w:val="00991867"/>
    <w:rsid w:val="00997F14"/>
    <w:rsid w:val="009A2C94"/>
    <w:rsid w:val="009A78D9"/>
    <w:rsid w:val="009C3E31"/>
    <w:rsid w:val="009C54AE"/>
    <w:rsid w:val="009C788E"/>
    <w:rsid w:val="009D25B5"/>
    <w:rsid w:val="009D3F3B"/>
    <w:rsid w:val="009D6C85"/>
    <w:rsid w:val="009E0543"/>
    <w:rsid w:val="009E3B41"/>
    <w:rsid w:val="009F2110"/>
    <w:rsid w:val="009F3C5C"/>
    <w:rsid w:val="009F4610"/>
    <w:rsid w:val="00A00ECC"/>
    <w:rsid w:val="00A155EE"/>
    <w:rsid w:val="00A2245B"/>
    <w:rsid w:val="00A30110"/>
    <w:rsid w:val="00A3117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29F2"/>
    <w:rsid w:val="00AC4F4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6ED"/>
    <w:rsid w:val="00B3130B"/>
    <w:rsid w:val="00B35F6A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A16"/>
    <w:rsid w:val="00BB507D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17D"/>
    <w:rsid w:val="00CA284D"/>
    <w:rsid w:val="00CA2B96"/>
    <w:rsid w:val="00CA5089"/>
    <w:rsid w:val="00CA56E5"/>
    <w:rsid w:val="00CC343C"/>
    <w:rsid w:val="00CD6897"/>
    <w:rsid w:val="00CE5BAC"/>
    <w:rsid w:val="00CF25BE"/>
    <w:rsid w:val="00CF78ED"/>
    <w:rsid w:val="00D02B25"/>
    <w:rsid w:val="00D02EBA"/>
    <w:rsid w:val="00D078C8"/>
    <w:rsid w:val="00D17C3C"/>
    <w:rsid w:val="00D26B2C"/>
    <w:rsid w:val="00D352C9"/>
    <w:rsid w:val="00D425B2"/>
    <w:rsid w:val="00D428D6"/>
    <w:rsid w:val="00D53DB8"/>
    <w:rsid w:val="00D552B2"/>
    <w:rsid w:val="00D608D1"/>
    <w:rsid w:val="00D74119"/>
    <w:rsid w:val="00D8075B"/>
    <w:rsid w:val="00D8678B"/>
    <w:rsid w:val="00DA0BDA"/>
    <w:rsid w:val="00DA2114"/>
    <w:rsid w:val="00DA6057"/>
    <w:rsid w:val="00DC6D0C"/>
    <w:rsid w:val="00DE09C0"/>
    <w:rsid w:val="00DE4A14"/>
    <w:rsid w:val="00DF320D"/>
    <w:rsid w:val="00DF42BE"/>
    <w:rsid w:val="00DF71C8"/>
    <w:rsid w:val="00E129B8"/>
    <w:rsid w:val="00E20067"/>
    <w:rsid w:val="00E21E7D"/>
    <w:rsid w:val="00E22FBC"/>
    <w:rsid w:val="00E24BF5"/>
    <w:rsid w:val="00E25338"/>
    <w:rsid w:val="00E51E44"/>
    <w:rsid w:val="00E51F63"/>
    <w:rsid w:val="00E63348"/>
    <w:rsid w:val="00E661B9"/>
    <w:rsid w:val="00E742AA"/>
    <w:rsid w:val="00E77E88"/>
    <w:rsid w:val="00E8107D"/>
    <w:rsid w:val="00E92173"/>
    <w:rsid w:val="00E92A2B"/>
    <w:rsid w:val="00E960BB"/>
    <w:rsid w:val="00EA2074"/>
    <w:rsid w:val="00EA4832"/>
    <w:rsid w:val="00EA4E9D"/>
    <w:rsid w:val="00EC4899"/>
    <w:rsid w:val="00ED03AB"/>
    <w:rsid w:val="00ED21E8"/>
    <w:rsid w:val="00ED32D2"/>
    <w:rsid w:val="00EE288B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000D"/>
    <w:rsid w:val="00FA46E5"/>
    <w:rsid w:val="00FB7DBA"/>
    <w:rsid w:val="00FC1C25"/>
    <w:rsid w:val="00FC3F45"/>
    <w:rsid w:val="00FD1A29"/>
    <w:rsid w:val="00FD503F"/>
    <w:rsid w:val="00FD7589"/>
    <w:rsid w:val="00FF016A"/>
    <w:rsid w:val="00FF1401"/>
    <w:rsid w:val="00FF5E7D"/>
    <w:rsid w:val="01892866"/>
    <w:rsid w:val="019A4961"/>
    <w:rsid w:val="0831E195"/>
    <w:rsid w:val="0FAD7B60"/>
    <w:rsid w:val="10AB47B7"/>
    <w:rsid w:val="14BF2656"/>
    <w:rsid w:val="15D0DD62"/>
    <w:rsid w:val="172BA437"/>
    <w:rsid w:val="1897F46F"/>
    <w:rsid w:val="1AE81684"/>
    <w:rsid w:val="1B25DA43"/>
    <w:rsid w:val="1F0D75F9"/>
    <w:rsid w:val="1F62F869"/>
    <w:rsid w:val="1FE2B38D"/>
    <w:rsid w:val="2290E7B9"/>
    <w:rsid w:val="22D3D28F"/>
    <w:rsid w:val="26F80357"/>
    <w:rsid w:val="2DD6E431"/>
    <w:rsid w:val="3820C7EA"/>
    <w:rsid w:val="398F7980"/>
    <w:rsid w:val="3E61EFE9"/>
    <w:rsid w:val="421252D7"/>
    <w:rsid w:val="445933EE"/>
    <w:rsid w:val="4A34E98F"/>
    <w:rsid w:val="4BB019A2"/>
    <w:rsid w:val="4C729480"/>
    <w:rsid w:val="4E0F37F2"/>
    <w:rsid w:val="4FECFAC3"/>
    <w:rsid w:val="50192963"/>
    <w:rsid w:val="51FB90FA"/>
    <w:rsid w:val="52FD03CA"/>
    <w:rsid w:val="57369448"/>
    <w:rsid w:val="5D19E938"/>
    <w:rsid w:val="6430605F"/>
    <w:rsid w:val="662151C8"/>
    <w:rsid w:val="690A63C9"/>
    <w:rsid w:val="694929C1"/>
    <w:rsid w:val="6D4A5AD4"/>
    <w:rsid w:val="6D5B609B"/>
    <w:rsid w:val="6DE8827E"/>
    <w:rsid w:val="70BACCF9"/>
    <w:rsid w:val="788B82A3"/>
    <w:rsid w:val="7894F320"/>
    <w:rsid w:val="7BA25066"/>
    <w:rsid w:val="7CF15735"/>
    <w:rsid w:val="7FFE5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5F36"/>
  <w15:docId w15:val="{326E4793-51D4-4E42-8E2F-C520A0B4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2537CD"/>
  </w:style>
  <w:style w:type="character" w:styleId="Odwoaniedokomentarza">
    <w:name w:val="annotation reference"/>
    <w:basedOn w:val="Domylnaczcionkaakapitu"/>
    <w:uiPriority w:val="99"/>
    <w:semiHidden/>
    <w:unhideWhenUsed/>
    <w:rsid w:val="00913D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3D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3D7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3D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3D70"/>
    <w:rPr>
      <w:rFonts w:ascii="Calibri" w:hAnsi="Calibri"/>
      <w:b/>
      <w:bCs/>
      <w:lang w:eastAsia="en-US"/>
    </w:rPr>
  </w:style>
  <w:style w:type="paragraph" w:customStyle="1" w:styleId="paragraph">
    <w:name w:val="paragraph"/>
    <w:basedOn w:val="Normalny"/>
    <w:rsid w:val="008B17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B17AB"/>
  </w:style>
  <w:style w:type="character" w:customStyle="1" w:styleId="spellingerror">
    <w:name w:val="spellingerror"/>
    <w:basedOn w:val="Domylnaczcionkaakapitu"/>
    <w:rsid w:val="008B17AB"/>
  </w:style>
  <w:style w:type="character" w:customStyle="1" w:styleId="eop">
    <w:name w:val="eop"/>
    <w:basedOn w:val="Domylnaczcionkaakapitu"/>
    <w:rsid w:val="008B1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AE450-F994-423D-ADEF-8EDA153BE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EC8D39-DAE7-4FAC-8AE0-6F20C095A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435FD-DD0D-4C75-90D0-C2F3F0BE6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8C3D55-6A94-4731-A9AA-7AE5BEE4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927</Words>
  <Characters>5567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2024-11-17T18:19:00Z</dcterms:created>
  <dcterms:modified xsi:type="dcterms:W3CDTF">2025-06-27T11:44:00Z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